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4353C" w14:textId="77777777" w:rsidR="00193EA7" w:rsidRDefault="00193EA7" w:rsidP="00193EA7">
      <w:pPr>
        <w:pStyle w:val="NoSpacing"/>
      </w:pPr>
      <w:r>
        <w:rPr>
          <w:u w:val="single"/>
        </w:rPr>
        <w:t>William BASKE</w:t>
      </w:r>
      <w:r>
        <w:t xml:space="preserve">     </w:t>
      </w:r>
      <w:proofErr w:type="gramStart"/>
      <w:r>
        <w:t xml:space="preserve">   (</w:t>
      </w:r>
      <w:proofErr w:type="gramEnd"/>
      <w:r>
        <w:t>fl.1480’s)</w:t>
      </w:r>
    </w:p>
    <w:p w14:paraId="345AEFF3" w14:textId="77777777" w:rsidR="00193EA7" w:rsidRDefault="00193EA7" w:rsidP="00193EA7">
      <w:pPr>
        <w:pStyle w:val="NoSpacing"/>
      </w:pPr>
      <w:r>
        <w:t>of Hadleigh. Man-at-arms.</w:t>
      </w:r>
    </w:p>
    <w:p w14:paraId="1FB41D1D" w14:textId="77777777" w:rsidR="00193EA7" w:rsidRDefault="00193EA7" w:rsidP="00193EA7">
      <w:pPr>
        <w:pStyle w:val="NoSpacing"/>
      </w:pPr>
    </w:p>
    <w:p w14:paraId="5BCDA139" w14:textId="77777777" w:rsidR="00193EA7" w:rsidRDefault="00193EA7" w:rsidP="00193EA7">
      <w:pPr>
        <w:pStyle w:val="NoSpacing"/>
      </w:pPr>
    </w:p>
    <w:p w14:paraId="7AAEF0AE" w14:textId="77777777" w:rsidR="00193EA7" w:rsidRDefault="00193EA7" w:rsidP="00193EA7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24542F69" w14:textId="77777777" w:rsidR="00193EA7" w:rsidRDefault="00193EA7" w:rsidP="00193EA7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4CAB8DB6" w14:textId="77777777" w:rsidR="00193EA7" w:rsidRDefault="00193EA7" w:rsidP="00193EA7">
      <w:pPr>
        <w:pStyle w:val="NoSpacing"/>
        <w:ind w:left="720" w:firstLine="720"/>
      </w:pPr>
      <w:r>
        <w:t>Press, 2015, p.188)</w:t>
      </w:r>
    </w:p>
    <w:p w14:paraId="6C684C4A" w14:textId="77777777" w:rsidR="00193EA7" w:rsidRDefault="00193EA7" w:rsidP="00193EA7">
      <w:pPr>
        <w:pStyle w:val="NoSpacing"/>
      </w:pPr>
    </w:p>
    <w:p w14:paraId="7843B687" w14:textId="77777777" w:rsidR="00193EA7" w:rsidRDefault="00193EA7" w:rsidP="00193EA7">
      <w:pPr>
        <w:pStyle w:val="NoSpacing"/>
      </w:pPr>
    </w:p>
    <w:p w14:paraId="58BE5ECA" w14:textId="77777777" w:rsidR="00193EA7" w:rsidRDefault="00193EA7" w:rsidP="00193EA7">
      <w:pPr>
        <w:pStyle w:val="NoSpacing"/>
      </w:pPr>
      <w:r>
        <w:t>25 April 2024</w:t>
      </w:r>
    </w:p>
    <w:p w14:paraId="3A1E6A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D2CE" w14:textId="77777777" w:rsidR="00193EA7" w:rsidRDefault="00193EA7" w:rsidP="009139A6">
      <w:r>
        <w:separator/>
      </w:r>
    </w:p>
  </w:endnote>
  <w:endnote w:type="continuationSeparator" w:id="0">
    <w:p w14:paraId="3FC3CB67" w14:textId="77777777" w:rsidR="00193EA7" w:rsidRDefault="00193E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29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27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2D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694DB" w14:textId="77777777" w:rsidR="00193EA7" w:rsidRDefault="00193EA7" w:rsidP="009139A6">
      <w:r>
        <w:separator/>
      </w:r>
    </w:p>
  </w:footnote>
  <w:footnote w:type="continuationSeparator" w:id="0">
    <w:p w14:paraId="29706EA6" w14:textId="77777777" w:rsidR="00193EA7" w:rsidRDefault="00193E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B3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D52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534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A7"/>
    <w:rsid w:val="000666E0"/>
    <w:rsid w:val="00193EA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22774"/>
  <w15:chartTrackingRefBased/>
  <w15:docId w15:val="{867A5529-1775-40A2-9EA0-4606D623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2024-04-28T14:15:00Z</dcterms:created>
  <dcterms:modified xsi:type="dcterms:W3CDTF">2024-04-28T14:15:00Z</dcterms:modified>
</cp:coreProperties>
</file>